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Estricharbeiten - Gesamtschule Münster-West - Erweiterungsneubau TP1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2026-0497-23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Estricharbeiten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